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Glastonbury and Somerton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Glastonbury and Somerton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Glastonbury and Somerton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Glastonbury and Somerton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Glastonbury and Somerton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Glastonbury and Somerton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Glastonbury and Somerton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Glastonbury and Somerton is estimated to be </w:t>
      </w:r>
      <w:r w:rsidRPr="00773DF7">
        <w:rPr>
          <w:rFonts w:ascii="Libre Franklin Light" w:eastAsia="Times New Roman" w:hAnsi="Libre Franklin Light" w:cs="Calibri Light"/>
          <w:b/>
          <w:bCs/>
          <w:color w:val="C45911" w:themeColor="accent2" w:themeShade="BF"/>
        </w:rPr>
        <w:t xml:space="preserve">£746,093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Glastonbury and Somerton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Glastonbury and Somerton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Glastonbury and Somerton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Glastonbury and Somerton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astonbury and Somer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Glastonbury and Somerton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astonbury and Somer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Glastonbury and Somerton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Glastonbury and Somerton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astonbury and Somer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Glastonbury and Somerton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Glastonbury and Somerton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Glastonbury and Somerton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Glastonbury and Somerton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Glastonbury and Somerton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Glastonbury and Somerton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£746,093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Glastonbury and Somerton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£12,153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£251,323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£18,004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£5,064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£9,283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£450,266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£746,093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Glastonbury and Somerton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Glastonbury and Somerton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Glastonbury and Somerton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Glastonbury and Somerton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Glastonbury and Somerton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Glastonbury and Somerton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Glastonbury and Somerton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Glastonbury and Somerton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Glastonbury and Somerton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Glastonbury and Somerton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Glastonbury and Somerton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Glastonbury and Somerton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9F31510-83F7-42F7-A5CD-A33CA37664B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